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1DE" w:rsidRDefault="009C61DE" w:rsidP="007A437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C61DE" w:rsidRDefault="009C61DE" w:rsidP="007179B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9C61DE" w:rsidRDefault="009C61DE" w:rsidP="007179B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9C61DE" w:rsidRDefault="009C61DE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65pt;height:385.5pt" fillcolor="blue" strokecolor="blue" strokeweight="1.5pt">
            <v:shadow on="t" color="#900"/>
            <v:textpath style="font-family:&quot;Monotype Corsiva&quot;;font-size:60pt;font-weight:bold;v-text-kern:t" trim="t" fitpath="t" string="Золоті правила &#10;поведінки на уроці"/>
          </v:shape>
        </w:pict>
      </w:r>
    </w:p>
    <w:p w:rsidR="009C61DE" w:rsidRDefault="009C61DE"/>
    <w:p w:rsidR="009C61DE" w:rsidRDefault="009C61DE"/>
    <w:p w:rsidR="009C61DE" w:rsidRDefault="009C61DE"/>
    <w:p w:rsidR="009C61DE" w:rsidRDefault="009C61DE"/>
    <w:p w:rsidR="009C61DE" w:rsidRDefault="009C61DE"/>
    <w:p w:rsidR="009C61DE" w:rsidRDefault="009C61DE"/>
    <w:p w:rsidR="009C61DE" w:rsidRDefault="009C61DE"/>
    <w:p w:rsidR="009C61DE" w:rsidRDefault="009C61DE">
      <w:r>
        <w:pict>
          <v:shape id="_x0000_i1026" type="#_x0000_t136" style="width:675.75pt;height:119.25pt" fillcolor="blue" strokecolor="blue" strokeweight="1.5pt">
            <v:shadow on="t" color="#900"/>
            <v:textpath style="font-family:&quot;Monotype Corsiva&quot;;font-size:60pt;font-weight:bold;v-text-kern:t" trim="t" fitpath="t" string="Б у т и"/>
          </v:shape>
        </w:pict>
      </w:r>
    </w:p>
    <w:p w:rsidR="009C61DE" w:rsidRDefault="009C61DE"/>
    <w:p w:rsidR="009C61DE" w:rsidRDefault="009C61DE"/>
    <w:p w:rsidR="009C61DE" w:rsidRDefault="009C61DE"/>
    <w:p w:rsidR="009C61DE" w:rsidRDefault="009C61DE"/>
    <w:p w:rsidR="009C61DE" w:rsidRDefault="009C61DE"/>
    <w:p w:rsidR="009C61DE" w:rsidRDefault="009C61DE"/>
    <w:p w:rsidR="009C61DE" w:rsidRDefault="009C61DE"/>
    <w:p w:rsidR="009C61DE" w:rsidRDefault="009C61DE"/>
    <w:p w:rsidR="009C61DE" w:rsidRDefault="009C61DE">
      <w:r>
        <w:pict>
          <v:shape id="_x0000_i1027" type="#_x0000_t136" style="width:765pt;height:222pt" fillcolor="#60c" strokecolor="#60c" strokeweight="1.5pt">
            <v:shadow on="t" color="#900"/>
            <v:textpath style="font-family:&quot;Monotype Corsiva&quot;;font-size:60pt;font-weight:bold;v-text-kern:t" trim="t" fitpath="t" string="П О З И Т И В Н И М И"/>
          </v:shape>
        </w:pict>
      </w:r>
    </w:p>
    <w:p w:rsidR="009C61DE" w:rsidRDefault="009C61DE"/>
    <w:p w:rsidR="009C61DE" w:rsidRDefault="009C61DE" w:rsidP="007179B6">
      <w:pPr>
        <w:jc w:val="center"/>
      </w:pPr>
      <w:r>
        <w:pict>
          <v:shape id="_x0000_i1028" type="#_x0000_t136" style="width:609.75pt;height:145.5pt" fillcolor="blue" strokecolor="blue" strokeweight="1.5pt">
            <v:shadow on="t" color="#900"/>
            <v:textpath style="font-family:&quot;Monotype Corsiva&quot;;font-size:60pt;font-weight:bold;v-text-kern:t" trim="t" fitpath="t" string="Тут і зараз"/>
          </v:shape>
        </w:pict>
      </w:r>
    </w:p>
    <w:p w:rsidR="009C61DE" w:rsidRDefault="009C61DE" w:rsidP="007179B6">
      <w:pPr>
        <w:jc w:val="center"/>
      </w:pPr>
    </w:p>
    <w:p w:rsidR="009C61DE" w:rsidRDefault="009C61DE"/>
    <w:p w:rsidR="009C61DE" w:rsidRDefault="009C61DE"/>
    <w:p w:rsidR="009C61DE" w:rsidRDefault="009C61DE"/>
    <w:p w:rsidR="009C61DE" w:rsidRDefault="009C61DE"/>
    <w:p w:rsidR="009C61DE" w:rsidRDefault="009C61DE"/>
    <w:p w:rsidR="009C61DE" w:rsidRDefault="009C61DE"/>
    <w:p w:rsidR="009C61DE" w:rsidRDefault="009C61DE">
      <w:r>
        <w:pict>
          <v:shape id="_x0000_i1029" type="#_x0000_t136" style="width:765pt;height:222pt" fillcolor="#60c" strokecolor="#60c" strokeweight="1.5pt">
            <v:shadow on="t" color="#900"/>
            <v:textpath style="font-family:&quot;Monotype Corsiva&quot;;font-size:60pt;font-weight:bold;v-text-kern:t" trim="t" fitpath="t" string="Т О Ч Н И М И "/>
          </v:shape>
        </w:pict>
      </w:r>
    </w:p>
    <w:p w:rsidR="009C61DE" w:rsidRDefault="009C61DE"/>
    <w:p w:rsidR="009C61DE" w:rsidRDefault="009C61DE"/>
    <w:p w:rsidR="009C61DE" w:rsidRDefault="009C61DE"/>
    <w:p w:rsidR="009C61DE" w:rsidRDefault="009C61DE"/>
    <w:p w:rsidR="009C61DE" w:rsidRDefault="009C61DE"/>
    <w:p w:rsidR="009C61DE" w:rsidRDefault="009C61DE"/>
    <w:p w:rsidR="009C61DE" w:rsidRDefault="009C61DE"/>
    <w:p w:rsidR="009C61DE" w:rsidRDefault="009C61DE"/>
    <w:p w:rsidR="009C61DE" w:rsidRDefault="009C61DE"/>
    <w:p w:rsidR="009C61DE" w:rsidRDefault="009C61DE"/>
    <w:p w:rsidR="009C61DE" w:rsidRDefault="009C61DE"/>
    <w:p w:rsidR="009C61DE" w:rsidRDefault="009C61DE"/>
    <w:p w:rsidR="009C61DE" w:rsidRDefault="009C61DE"/>
    <w:p w:rsidR="009C61DE" w:rsidRDefault="009C61DE"/>
    <w:p w:rsidR="009C61DE" w:rsidRDefault="009C61DE"/>
    <w:p w:rsidR="009C61DE" w:rsidRDefault="009C61DE"/>
    <w:p w:rsidR="009C61DE" w:rsidRDefault="009C61DE"/>
    <w:p w:rsidR="009C61DE" w:rsidRDefault="009C61DE"/>
    <w:p w:rsidR="009C61DE" w:rsidRDefault="009C61DE"/>
    <w:p w:rsidR="009C61DE" w:rsidRDefault="009C61DE"/>
    <w:p w:rsidR="009C61DE" w:rsidRDefault="009C61DE"/>
    <w:p w:rsidR="009C61DE" w:rsidRDefault="009C61DE"/>
    <w:p w:rsidR="009C61DE" w:rsidRDefault="009C61DE"/>
    <w:p w:rsidR="009C61DE" w:rsidRDefault="009C61DE"/>
    <w:p w:rsidR="009C61DE" w:rsidRDefault="009C61DE"/>
    <w:p w:rsidR="009C61DE" w:rsidRDefault="009C61DE"/>
    <w:p w:rsidR="009C61DE" w:rsidRDefault="009C61DE">
      <w:r>
        <w:pict>
          <v:shape id="_x0000_i1030" type="#_x0000_t136" style="width:750pt;height:375pt" fillcolor="blue" strokecolor="blue" strokeweight="1.5pt">
            <v:shadow on="t" color="#900"/>
            <v:textpath style="font-family:&quot;Monotype Corsiva&quot;;font-size:60pt;font-weight:bold;v-text-kern:t" trim="t" fitpath="t" string="Точність - &#10;      увічливість&#10;           королів."/>
          </v:shape>
        </w:pict>
      </w:r>
    </w:p>
    <w:p w:rsidR="009C61DE" w:rsidRDefault="009C61DE">
      <w:r>
        <w:pict>
          <v:shape id="_x0000_i1031" type="#_x0000_t136" style="width:781.5pt;height:227.25pt" fillcolor="#60c" strokecolor="#60c" strokeweight="1.5pt">
            <v:shadow on="t" color="#900"/>
            <v:textpath style="font-family:&quot;Monotype Corsiva&quot;;font-size:60pt;font-weight:bold;v-text-kern:t" trim="t" fitpath="t" string="Т О Л Е Р А Н Т Н И М И"/>
          </v:shape>
        </w:pict>
      </w:r>
    </w:p>
    <w:p w:rsidR="009C61DE" w:rsidRDefault="009C61DE">
      <w:r>
        <w:pict>
          <v:shape id="_x0000_i1032" type="#_x0000_t136" style="width:765pt;height:389.25pt" fillcolor="blue" strokecolor="blue" strokeweight="1.5pt">
            <v:shadow on="t" color="#900"/>
            <v:textpath style="font-family:&quot;Monotype Corsiva&quot;;font-size:60pt;font-weight:bold;v-text-kern:t" trim="t" fitpath="t" string="Толерантність - &#10;        це повага,&#10;у першу чергу,&#10;до самого себе."/>
          </v:shape>
        </w:pict>
      </w:r>
    </w:p>
    <w:p w:rsidR="009C61DE" w:rsidRDefault="009C61DE"/>
    <w:p w:rsidR="009C61DE" w:rsidRDefault="009C61DE"/>
    <w:p w:rsidR="009C61DE" w:rsidRDefault="009C61DE"/>
    <w:p w:rsidR="009C61DE" w:rsidRDefault="009C61DE"/>
    <w:p w:rsidR="009C61DE" w:rsidRDefault="009C61DE"/>
    <w:p w:rsidR="009C61DE" w:rsidRDefault="009C61DE"/>
    <w:p w:rsidR="009C61DE" w:rsidRDefault="009C61DE"/>
    <w:p w:rsidR="009C61DE" w:rsidRDefault="009C61DE"/>
    <w:p w:rsidR="009C61DE" w:rsidRDefault="009C61DE"/>
    <w:p w:rsidR="009C61DE" w:rsidRDefault="009C61DE"/>
    <w:p w:rsidR="009C61DE" w:rsidRDefault="009C61DE">
      <w:r>
        <w:pict>
          <v:shape id="_x0000_i1033" type="#_x0000_t136" style="width:765pt;height:222pt" fillcolor="#60c" strokecolor="#60c" strokeweight="1.5pt">
            <v:shadow on="t" color="#900"/>
            <v:textpath style="font-family:&quot;Monotype Corsiva&quot;;font-size:60pt;font-weight:bold;v-text-kern:t" trim="t" fitpath="t" string="З І Б Р А Н И М И"/>
          </v:shape>
        </w:pict>
      </w:r>
    </w:p>
    <w:p w:rsidR="009C61DE" w:rsidRDefault="009C61DE"/>
    <w:p w:rsidR="009C61DE" w:rsidRDefault="009C61DE"/>
    <w:p w:rsidR="009C61DE" w:rsidRDefault="009C61DE"/>
    <w:p w:rsidR="009C61DE" w:rsidRDefault="009C61DE"/>
    <w:p w:rsidR="009C61DE" w:rsidRDefault="009C61DE"/>
    <w:p w:rsidR="009C61DE" w:rsidRDefault="009C61DE"/>
    <w:p w:rsidR="009C61DE" w:rsidRDefault="009C61DE">
      <w:r>
        <w:pict>
          <v:shape id="_x0000_i1034" type="#_x0000_t136" style="width:765pt;height:389.25pt" fillcolor="blue" strokecolor="blue" strokeweight="1.5pt">
            <v:shadow on="t" color="#900"/>
            <v:textpath style="font-family:&quot;Monotype Corsiva&quot;;font-size:60pt;font-weight:bold;v-text-kern:t" trim="t" fitpath="t" string="Найдорогоцінніше,&#10;що є в нас, - це час."/>
          </v:shape>
        </w:pict>
      </w:r>
    </w:p>
    <w:sectPr w:rsidR="009C61DE" w:rsidSect="007A437A">
      <w:pgSz w:w="16838" w:h="11906" w:orient="landscape"/>
      <w:pgMar w:top="851" w:right="851" w:bottom="1135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8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79B6"/>
    <w:rsid w:val="00672B2F"/>
    <w:rsid w:val="007179B6"/>
    <w:rsid w:val="007A437A"/>
    <w:rsid w:val="009C61DE"/>
    <w:rsid w:val="00C672CF"/>
    <w:rsid w:val="00F12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B2F"/>
    <w:pPr>
      <w:spacing w:after="200" w:line="276" w:lineRule="auto"/>
    </w:pPr>
    <w:rPr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510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10</Pages>
  <Words>13</Words>
  <Characters>75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Admin</cp:lastModifiedBy>
  <cp:revision>3</cp:revision>
  <cp:lastPrinted>2013-03-11T15:24:00Z</cp:lastPrinted>
  <dcterms:created xsi:type="dcterms:W3CDTF">2013-03-10T23:15:00Z</dcterms:created>
  <dcterms:modified xsi:type="dcterms:W3CDTF">2013-03-11T15:24:00Z</dcterms:modified>
</cp:coreProperties>
</file>